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B89E53" w14:textId="77777777" w:rsidR="008D5557" w:rsidRDefault="008D5557" w:rsidP="008D5557">
      <w:pPr>
        <w:tabs>
          <w:tab w:val="left" w:pos="240"/>
          <w:tab w:val="center" w:pos="4843"/>
        </w:tabs>
        <w:jc w:val="center"/>
        <w:rPr>
          <w:b/>
        </w:rPr>
      </w:pPr>
    </w:p>
    <w:p w14:paraId="2B9E8BCD" w14:textId="77777777" w:rsidR="008D5557" w:rsidRPr="008D5557" w:rsidRDefault="008D5557" w:rsidP="008D5557">
      <w:pPr>
        <w:widowControl w:val="0"/>
        <w:ind w:left="5670"/>
        <w:rPr>
          <w:rFonts w:eastAsia="Microsoft Sans Serif"/>
          <w:noProof/>
          <w:color w:val="000000"/>
          <w:sz w:val="22"/>
          <w:szCs w:val="22"/>
          <w:lang w:bidi="ru-RU"/>
        </w:rPr>
      </w:pPr>
      <w:r w:rsidRPr="008D5557">
        <w:rPr>
          <w:rFonts w:eastAsia="Microsoft Sans Serif"/>
          <w:color w:val="000000"/>
          <w:sz w:val="22"/>
          <w:szCs w:val="22"/>
          <w:lang w:bidi="ru-RU"/>
        </w:rPr>
        <w:t xml:space="preserve">Приложение </w:t>
      </w:r>
      <w:r w:rsidR="000F1098">
        <w:rPr>
          <w:rFonts w:eastAsia="Microsoft Sans Serif"/>
          <w:color w:val="000000"/>
          <w:sz w:val="22"/>
          <w:szCs w:val="22"/>
          <w:lang w:bidi="ru-RU"/>
        </w:rPr>
        <w:t xml:space="preserve">№ 1 </w:t>
      </w:r>
      <w:r w:rsidRPr="008D5557">
        <w:rPr>
          <w:rFonts w:eastAsia="Microsoft Sans Serif"/>
          <w:noProof/>
          <w:color w:val="000000"/>
          <w:sz w:val="22"/>
          <w:szCs w:val="22"/>
          <w:lang w:bidi="ru-RU"/>
        </w:rPr>
        <w:t xml:space="preserve">к постановлению администрации города Благовещенска </w:t>
      </w:r>
    </w:p>
    <w:p w14:paraId="7C661368" w14:textId="69CD8FB5" w:rsidR="008D5557" w:rsidRPr="008D5557" w:rsidRDefault="008D5557" w:rsidP="008D5557">
      <w:pPr>
        <w:widowControl w:val="0"/>
        <w:ind w:left="5670"/>
        <w:rPr>
          <w:rFonts w:eastAsia="Microsoft Sans Serif"/>
          <w:noProof/>
          <w:color w:val="000000"/>
          <w:sz w:val="22"/>
          <w:szCs w:val="22"/>
          <w:lang w:bidi="ru-RU"/>
        </w:rPr>
      </w:pPr>
      <w:r w:rsidRPr="008D5557">
        <w:rPr>
          <w:rFonts w:eastAsia="Microsoft Sans Serif"/>
          <w:color w:val="000000"/>
          <w:sz w:val="22"/>
          <w:szCs w:val="22"/>
          <w:lang w:bidi="ru-RU"/>
        </w:rPr>
        <w:t xml:space="preserve">от </w:t>
      </w:r>
      <w:r w:rsidR="00632A2B">
        <w:rPr>
          <w:rFonts w:eastAsia="Microsoft Sans Serif"/>
          <w:color w:val="000000"/>
          <w:sz w:val="22"/>
          <w:szCs w:val="22"/>
          <w:lang w:bidi="ru-RU"/>
        </w:rPr>
        <w:t>17.04.2026</w:t>
      </w:r>
      <w:r w:rsidRPr="008D5557">
        <w:rPr>
          <w:rFonts w:eastAsia="Microsoft Sans Serif"/>
          <w:color w:val="000000"/>
          <w:sz w:val="22"/>
          <w:szCs w:val="22"/>
          <w:lang w:bidi="ru-RU"/>
        </w:rPr>
        <w:t xml:space="preserve"> №</w:t>
      </w:r>
      <w:r w:rsidR="00632A2B">
        <w:rPr>
          <w:rFonts w:eastAsia="Microsoft Sans Serif"/>
          <w:color w:val="000000"/>
          <w:sz w:val="22"/>
          <w:szCs w:val="22"/>
          <w:lang w:bidi="ru-RU"/>
        </w:rPr>
        <w:t>1901</w:t>
      </w:r>
    </w:p>
    <w:p w14:paraId="7303781C" w14:textId="77777777" w:rsidR="008D5557" w:rsidRDefault="008D5557" w:rsidP="008D5557">
      <w:pPr>
        <w:tabs>
          <w:tab w:val="left" w:pos="240"/>
          <w:tab w:val="center" w:pos="4843"/>
        </w:tabs>
        <w:jc w:val="center"/>
        <w:rPr>
          <w:b/>
        </w:rPr>
      </w:pPr>
    </w:p>
    <w:p w14:paraId="6723C9C6" w14:textId="77777777" w:rsidR="008D5557" w:rsidRDefault="008D5557" w:rsidP="008D5557">
      <w:pPr>
        <w:tabs>
          <w:tab w:val="left" w:pos="240"/>
          <w:tab w:val="center" w:pos="4843"/>
        </w:tabs>
        <w:jc w:val="center"/>
        <w:rPr>
          <w:b/>
        </w:rPr>
      </w:pPr>
    </w:p>
    <w:p w14:paraId="630097A8" w14:textId="77777777" w:rsidR="008D5557" w:rsidRPr="008D5557" w:rsidRDefault="008D5557" w:rsidP="008D5557">
      <w:pPr>
        <w:tabs>
          <w:tab w:val="left" w:pos="240"/>
          <w:tab w:val="center" w:pos="4843"/>
        </w:tabs>
        <w:jc w:val="center"/>
        <w:rPr>
          <w:b/>
        </w:rPr>
      </w:pPr>
      <w:r w:rsidRPr="008D5557">
        <w:rPr>
          <w:b/>
        </w:rPr>
        <w:t>СХЕМА РАСПОЛОЖЕНИЯ ГРАНИЦ ПУБЛИЧНОГО СЕРВИТУТА НА КАДАСТРОВОМ ПЛАНЕ ТЕРРИТОРИИ</w:t>
      </w:r>
    </w:p>
    <w:p w14:paraId="28C6E2FF" w14:textId="77777777" w:rsidR="00AC6226" w:rsidRDefault="00AC6226" w:rsidP="00AC6226">
      <w:pPr>
        <w:tabs>
          <w:tab w:val="left" w:pos="240"/>
          <w:tab w:val="center" w:pos="4843"/>
        </w:tabs>
      </w:pPr>
      <w:r>
        <w:tab/>
      </w:r>
    </w:p>
    <w:p w14:paraId="4BE28597" w14:textId="77777777" w:rsidR="00FB7901" w:rsidRDefault="00AC6226" w:rsidP="00AC6226">
      <w:pPr>
        <w:tabs>
          <w:tab w:val="left" w:pos="255"/>
          <w:tab w:val="center" w:pos="4843"/>
        </w:tabs>
      </w:pPr>
      <w:r>
        <w:tab/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72"/>
        <w:gridCol w:w="4334"/>
        <w:gridCol w:w="2179"/>
        <w:gridCol w:w="1469"/>
      </w:tblGrid>
      <w:tr w:rsidR="00236209" w14:paraId="490D4C9A" w14:textId="77777777" w:rsidTr="0028604A">
        <w:trPr>
          <w:trHeight w:hRule="exact" w:val="1406"/>
        </w:trPr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4BBA328" w14:textId="77777777" w:rsidR="00236209" w:rsidRDefault="00236209" w:rsidP="0028604A">
            <w:pPr>
              <w:framePr w:w="9254" w:h="3941" w:wrap="none" w:vAnchor="page" w:hAnchor="page" w:x="1460" w:y="4401"/>
              <w:spacing w:line="220" w:lineRule="exact"/>
            </w:pPr>
            <w:r>
              <w:rPr>
                <w:rStyle w:val="21"/>
              </w:rPr>
              <w:t>№п/п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6F191C" w14:textId="77777777" w:rsidR="00236209" w:rsidRDefault="00236209" w:rsidP="0028604A">
            <w:pPr>
              <w:framePr w:w="9254" w:h="3941" w:wrap="none" w:vAnchor="page" w:hAnchor="page" w:x="1460" w:y="4401"/>
              <w:spacing w:line="278" w:lineRule="exact"/>
              <w:jc w:val="center"/>
            </w:pPr>
            <w:r>
              <w:rPr>
                <w:rStyle w:val="21"/>
              </w:rPr>
              <w:t>Характеристики объекта и земельного участка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A23305F" w14:textId="77777777" w:rsidR="00236209" w:rsidRDefault="00236209" w:rsidP="0028604A">
            <w:pPr>
              <w:framePr w:w="9254" w:h="3941" w:wrap="none" w:vAnchor="page" w:hAnchor="page" w:x="1460" w:y="4401"/>
              <w:spacing w:line="274" w:lineRule="exact"/>
              <w:jc w:val="center"/>
            </w:pPr>
            <w:r>
              <w:rPr>
                <w:rStyle w:val="21"/>
              </w:rPr>
              <w:t>Объект расположен в пределах земельного участка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3038741" w14:textId="77777777" w:rsidR="00236209" w:rsidRDefault="00236209" w:rsidP="0028604A">
            <w:pPr>
              <w:framePr w:w="9254" w:h="3941" w:wrap="none" w:vAnchor="page" w:hAnchor="page" w:x="1460" w:y="4401"/>
              <w:spacing w:line="274" w:lineRule="exact"/>
              <w:ind w:left="240"/>
            </w:pPr>
            <w:r>
              <w:rPr>
                <w:rStyle w:val="21"/>
              </w:rPr>
              <w:t>Площадь</w:t>
            </w:r>
          </w:p>
          <w:p w14:paraId="09687AD2" w14:textId="77777777" w:rsidR="00236209" w:rsidRDefault="00236209" w:rsidP="0028604A">
            <w:pPr>
              <w:framePr w:w="9254" w:h="3941" w:wrap="none" w:vAnchor="page" w:hAnchor="page" w:x="1460" w:y="4401"/>
              <w:spacing w:line="274" w:lineRule="exact"/>
              <w:jc w:val="center"/>
            </w:pPr>
            <w:r>
              <w:rPr>
                <w:rStyle w:val="21"/>
              </w:rPr>
              <w:t>границ</w:t>
            </w:r>
          </w:p>
          <w:p w14:paraId="083C723B" w14:textId="77777777" w:rsidR="00236209" w:rsidRDefault="00236209" w:rsidP="0028604A">
            <w:pPr>
              <w:framePr w:w="9254" w:h="3941" w:wrap="none" w:vAnchor="page" w:hAnchor="page" w:x="1460" w:y="4401"/>
              <w:spacing w:line="274" w:lineRule="exact"/>
              <w:ind w:left="240"/>
            </w:pPr>
            <w:r>
              <w:rPr>
                <w:rStyle w:val="21"/>
              </w:rPr>
              <w:t>сервитута,</w:t>
            </w:r>
          </w:p>
          <w:p w14:paraId="11F6EDCB" w14:textId="77777777" w:rsidR="00236209" w:rsidRDefault="00236209" w:rsidP="0028604A">
            <w:pPr>
              <w:framePr w:w="9254" w:h="3941" w:wrap="none" w:vAnchor="page" w:hAnchor="page" w:x="1460" w:y="4401"/>
              <w:spacing w:line="274" w:lineRule="exact"/>
              <w:jc w:val="center"/>
            </w:pPr>
            <w:r>
              <w:rPr>
                <w:rStyle w:val="21"/>
              </w:rPr>
              <w:t>кв.м.</w:t>
            </w:r>
          </w:p>
        </w:tc>
      </w:tr>
      <w:tr w:rsidR="00236209" w14:paraId="7374FFD2" w14:textId="77777777" w:rsidTr="0028604A">
        <w:trPr>
          <w:trHeight w:hRule="exact" w:val="931"/>
        </w:trPr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E409134" w14:textId="77777777" w:rsidR="00236209" w:rsidRDefault="00236209" w:rsidP="0028604A">
            <w:pPr>
              <w:framePr w:w="9254" w:h="3941" w:wrap="none" w:vAnchor="page" w:hAnchor="page" w:x="1460" w:y="4401"/>
              <w:rPr>
                <w:sz w:val="10"/>
                <w:szCs w:val="10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E0F48E4" w14:textId="77777777" w:rsidR="00236209" w:rsidRDefault="00236209" w:rsidP="0028604A">
            <w:pPr>
              <w:framePr w:w="9254" w:h="3941" w:wrap="none" w:vAnchor="page" w:hAnchor="page" w:x="1460" w:y="4401"/>
              <w:spacing w:line="278" w:lineRule="exact"/>
            </w:pPr>
            <w:r>
              <w:rPr>
                <w:rStyle w:val="20"/>
              </w:rPr>
              <w:t>Категория земель:</w:t>
            </w:r>
          </w:p>
          <w:p w14:paraId="1B6C13DE" w14:textId="77777777" w:rsidR="00236209" w:rsidRDefault="00236209" w:rsidP="0028604A">
            <w:pPr>
              <w:framePr w:w="9254" w:h="3941" w:wrap="none" w:vAnchor="page" w:hAnchor="page" w:x="1460" w:y="4401"/>
              <w:spacing w:line="278" w:lineRule="exact"/>
            </w:pPr>
            <w:r>
              <w:rPr>
                <w:rStyle w:val="21"/>
              </w:rPr>
              <w:t xml:space="preserve">Земли населенных пунктов </w:t>
            </w:r>
            <w:r>
              <w:rPr>
                <w:rStyle w:val="20"/>
              </w:rPr>
              <w:t>Цель установления публичного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C42F89A" w14:textId="77777777" w:rsidR="00236209" w:rsidRDefault="00236209" w:rsidP="0028604A">
            <w:pPr>
              <w:framePr w:w="9254" w:h="3941" w:wrap="none" w:vAnchor="page" w:hAnchor="page" w:x="1460" w:y="4401"/>
              <w:spacing w:line="220" w:lineRule="exact"/>
              <w:ind w:left="220"/>
            </w:pPr>
            <w:r>
              <w:rPr>
                <w:rStyle w:val="20"/>
              </w:rPr>
              <w:t>28:01:010425:891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047F453" w14:textId="77777777" w:rsidR="00236209" w:rsidRDefault="00236209" w:rsidP="0028604A">
            <w:pPr>
              <w:framePr w:w="9254" w:h="3941" w:wrap="none" w:vAnchor="page" w:hAnchor="page" w:x="1460" w:y="4401"/>
              <w:spacing w:line="220" w:lineRule="exact"/>
              <w:jc w:val="center"/>
            </w:pPr>
            <w:r>
              <w:rPr>
                <w:rStyle w:val="20"/>
              </w:rPr>
              <w:t>162</w:t>
            </w:r>
          </w:p>
        </w:tc>
      </w:tr>
      <w:tr w:rsidR="00236209" w14:paraId="590E6533" w14:textId="77777777" w:rsidTr="0028604A">
        <w:trPr>
          <w:trHeight w:hRule="exact" w:val="1306"/>
        </w:trPr>
        <w:tc>
          <w:tcPr>
            <w:tcW w:w="1272" w:type="dxa"/>
            <w:tcBorders>
              <w:left w:val="single" w:sz="4" w:space="0" w:color="auto"/>
            </w:tcBorders>
            <w:shd w:val="clear" w:color="auto" w:fill="FFFFFF"/>
          </w:tcPr>
          <w:p w14:paraId="6A871C2A" w14:textId="77777777" w:rsidR="00236209" w:rsidRDefault="00236209" w:rsidP="0028604A">
            <w:pPr>
              <w:framePr w:w="9254" w:h="3941" w:wrap="none" w:vAnchor="page" w:hAnchor="page" w:x="1460" w:y="4401"/>
              <w:spacing w:line="220" w:lineRule="exact"/>
            </w:pPr>
            <w:r>
              <w:rPr>
                <w:rStyle w:val="21"/>
              </w:rPr>
              <w:t>1</w:t>
            </w:r>
          </w:p>
        </w:tc>
        <w:tc>
          <w:tcPr>
            <w:tcW w:w="4334" w:type="dxa"/>
            <w:tcBorders>
              <w:left w:val="single" w:sz="4" w:space="0" w:color="auto"/>
            </w:tcBorders>
            <w:shd w:val="clear" w:color="auto" w:fill="FFFFFF"/>
          </w:tcPr>
          <w:p w14:paraId="5C506148" w14:textId="7874B086" w:rsidR="00236209" w:rsidRDefault="00236209" w:rsidP="0028604A">
            <w:pPr>
              <w:framePr w:w="9254" w:h="3941" w:wrap="none" w:vAnchor="page" w:hAnchor="page" w:x="1460" w:y="4401"/>
              <w:spacing w:line="274" w:lineRule="exact"/>
            </w:pPr>
            <w:r>
              <w:rPr>
                <w:rStyle w:val="20"/>
              </w:rPr>
              <w:t xml:space="preserve">сервитута: </w:t>
            </w:r>
            <w:r>
              <w:rPr>
                <w:rStyle w:val="21"/>
              </w:rPr>
              <w:t>Размещение сети</w:t>
            </w:r>
          </w:p>
          <w:p w14:paraId="12B0E1D3" w14:textId="77777777" w:rsidR="00236209" w:rsidRDefault="00236209" w:rsidP="0028604A">
            <w:pPr>
              <w:framePr w:w="9254" w:h="3941" w:wrap="none" w:vAnchor="page" w:hAnchor="page" w:x="1460" w:y="4401"/>
              <w:spacing w:line="274" w:lineRule="exact"/>
            </w:pPr>
            <w:r>
              <w:rPr>
                <w:rStyle w:val="21"/>
              </w:rPr>
              <w:t>водоотведения</w:t>
            </w:r>
          </w:p>
          <w:p w14:paraId="26D406E3" w14:textId="77777777" w:rsidR="00236209" w:rsidRDefault="00236209" w:rsidP="0028604A">
            <w:pPr>
              <w:framePr w:w="9254" w:h="3941" w:wrap="none" w:vAnchor="page" w:hAnchor="page" w:x="1460" w:y="4401"/>
              <w:spacing w:line="274" w:lineRule="exact"/>
            </w:pPr>
            <w:r>
              <w:rPr>
                <w:rStyle w:val="20"/>
              </w:rPr>
              <w:t>Местоположение:</w:t>
            </w:r>
          </w:p>
          <w:p w14:paraId="2F1904E3" w14:textId="77777777" w:rsidR="00236209" w:rsidRDefault="00236209" w:rsidP="0028604A">
            <w:pPr>
              <w:framePr w:w="9254" w:h="3941" w:wrap="none" w:vAnchor="page" w:hAnchor="page" w:x="1460" w:y="4401"/>
              <w:spacing w:line="274" w:lineRule="exact"/>
            </w:pPr>
            <w:r>
              <w:rPr>
                <w:rStyle w:val="21"/>
              </w:rPr>
              <w:t>Амурская область, городской округ город Благовещенск</w:t>
            </w:r>
          </w:p>
        </w:tc>
        <w:tc>
          <w:tcPr>
            <w:tcW w:w="2179" w:type="dxa"/>
            <w:tcBorders>
              <w:left w:val="single" w:sz="4" w:space="0" w:color="auto"/>
            </w:tcBorders>
            <w:shd w:val="clear" w:color="auto" w:fill="FFFFFF"/>
          </w:tcPr>
          <w:p w14:paraId="6DDD4ACF" w14:textId="77777777" w:rsidR="00236209" w:rsidRDefault="00236209" w:rsidP="0028604A">
            <w:pPr>
              <w:framePr w:w="9254" w:h="3941" w:wrap="none" w:vAnchor="page" w:hAnchor="page" w:x="1460" w:y="4401"/>
              <w:spacing w:line="220" w:lineRule="exact"/>
              <w:jc w:val="center"/>
            </w:pPr>
            <w:r>
              <w:rPr>
                <w:rStyle w:val="20"/>
              </w:rPr>
              <w:t>28:01:010425</w:t>
            </w:r>
          </w:p>
        </w:tc>
        <w:tc>
          <w:tcPr>
            <w:tcW w:w="146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D8BD8F0" w14:textId="77777777" w:rsidR="00236209" w:rsidRDefault="00236209" w:rsidP="0028604A">
            <w:pPr>
              <w:framePr w:w="9254" w:h="3941" w:wrap="none" w:vAnchor="page" w:hAnchor="page" w:x="1460" w:y="4401"/>
              <w:spacing w:line="220" w:lineRule="exact"/>
              <w:jc w:val="center"/>
            </w:pPr>
            <w:r>
              <w:rPr>
                <w:rStyle w:val="21"/>
              </w:rPr>
              <w:t>33</w:t>
            </w:r>
          </w:p>
        </w:tc>
      </w:tr>
      <w:tr w:rsidR="00236209" w14:paraId="0D2AF94F" w14:textId="77777777" w:rsidTr="0028604A">
        <w:trPr>
          <w:trHeight w:hRule="exact" w:val="298"/>
        </w:trPr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4D3297" w14:textId="77777777" w:rsidR="00236209" w:rsidRDefault="00236209" w:rsidP="0028604A">
            <w:pPr>
              <w:framePr w:w="9254" w:h="3941" w:wrap="none" w:vAnchor="page" w:hAnchor="page" w:x="1460" w:y="4401"/>
              <w:rPr>
                <w:sz w:val="10"/>
                <w:szCs w:val="10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49A9542" w14:textId="77777777" w:rsidR="00236209" w:rsidRDefault="00236209" w:rsidP="0028604A">
            <w:pPr>
              <w:framePr w:w="9254" w:h="3941" w:wrap="none" w:vAnchor="page" w:hAnchor="page" w:x="1460" w:y="4401"/>
              <w:spacing w:line="220" w:lineRule="exact"/>
            </w:pPr>
            <w:r>
              <w:rPr>
                <w:rStyle w:val="20"/>
              </w:rPr>
              <w:t>Общая площадь сервитута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95CECFB" w14:textId="77777777" w:rsidR="00236209" w:rsidRDefault="00236209" w:rsidP="0028604A">
            <w:pPr>
              <w:framePr w:w="9254" w:h="3941" w:wrap="none" w:vAnchor="page" w:hAnchor="page" w:x="1460" w:y="4401"/>
              <w:rPr>
                <w:sz w:val="10"/>
                <w:szCs w:val="10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CFC1128" w14:textId="77777777" w:rsidR="00236209" w:rsidRDefault="00236209" w:rsidP="0028604A">
            <w:pPr>
              <w:framePr w:w="9254" w:h="3941" w:wrap="none" w:vAnchor="page" w:hAnchor="page" w:x="1460" w:y="4401"/>
              <w:spacing w:line="220" w:lineRule="exact"/>
              <w:jc w:val="center"/>
            </w:pPr>
            <w:r>
              <w:rPr>
                <w:rStyle w:val="20"/>
              </w:rPr>
              <w:t>195</w:t>
            </w:r>
          </w:p>
        </w:tc>
      </w:tr>
    </w:tbl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94"/>
        <w:gridCol w:w="1560"/>
        <w:gridCol w:w="1560"/>
        <w:gridCol w:w="1982"/>
        <w:gridCol w:w="2256"/>
      </w:tblGrid>
      <w:tr w:rsidR="00236209" w14:paraId="63667DE3" w14:textId="77777777" w:rsidTr="0028604A">
        <w:trPr>
          <w:trHeight w:hRule="exact" w:val="312"/>
        </w:trPr>
        <w:tc>
          <w:tcPr>
            <w:tcW w:w="16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AB1401" w14:textId="77777777" w:rsidR="00236209" w:rsidRDefault="00236209" w:rsidP="0028604A">
            <w:pPr>
              <w:framePr w:w="9053" w:h="4272" w:wrap="none" w:vAnchor="page" w:hAnchor="page" w:x="1556" w:y="8884"/>
              <w:spacing w:line="293" w:lineRule="exact"/>
            </w:pPr>
            <w:r>
              <w:rPr>
                <w:rStyle w:val="21"/>
              </w:rPr>
              <w:t>Обозначение характерных точек границ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22B4F10" w14:textId="77777777" w:rsidR="00236209" w:rsidRDefault="00236209" w:rsidP="0028604A">
            <w:pPr>
              <w:framePr w:w="9053" w:h="4272" w:wrap="none" w:vAnchor="page" w:hAnchor="page" w:x="1556" w:y="8884"/>
              <w:spacing w:line="220" w:lineRule="exact"/>
              <w:jc w:val="center"/>
            </w:pPr>
            <w:r>
              <w:rPr>
                <w:rStyle w:val="21"/>
              </w:rPr>
              <w:t>Координаты, м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2851DD0" w14:textId="77777777" w:rsidR="00236209" w:rsidRDefault="00236209" w:rsidP="0028604A">
            <w:pPr>
              <w:framePr w:w="9053" w:h="4272" w:wrap="none" w:vAnchor="page" w:hAnchor="page" w:x="1556" w:y="8884"/>
              <w:spacing w:line="288" w:lineRule="exact"/>
              <w:jc w:val="center"/>
            </w:pPr>
            <w:r>
              <w:rPr>
                <w:rStyle w:val="21"/>
              </w:rPr>
              <w:t xml:space="preserve">Средняя квадратическая погрешность положения характерной точки </w:t>
            </w:r>
            <w:r w:rsidRPr="00B97D43">
              <w:rPr>
                <w:rStyle w:val="21"/>
                <w:lang w:eastAsia="en-US" w:bidi="en-US"/>
              </w:rPr>
              <w:t>(</w:t>
            </w:r>
            <w:r>
              <w:rPr>
                <w:rStyle w:val="21"/>
                <w:lang w:val="en-US" w:eastAsia="en-US" w:bidi="en-US"/>
              </w:rPr>
              <w:t>Mt</w:t>
            </w:r>
            <w:r w:rsidRPr="00B97D43">
              <w:rPr>
                <w:rStyle w:val="21"/>
                <w:lang w:eastAsia="en-US" w:bidi="en-US"/>
              </w:rPr>
              <w:t xml:space="preserve">), </w:t>
            </w:r>
            <w:r>
              <w:rPr>
                <w:rStyle w:val="21"/>
              </w:rPr>
              <w:t>м</w:t>
            </w:r>
          </w:p>
        </w:tc>
        <w:tc>
          <w:tcPr>
            <w:tcW w:w="22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D577EC" w14:textId="612A1E95" w:rsidR="00236209" w:rsidRDefault="00236209" w:rsidP="0028604A">
            <w:pPr>
              <w:framePr w:w="9053" w:h="4272" w:wrap="none" w:vAnchor="page" w:hAnchor="page" w:x="1556" w:y="8884"/>
              <w:spacing w:line="288" w:lineRule="exact"/>
              <w:jc w:val="center"/>
            </w:pPr>
            <w:r>
              <w:rPr>
                <w:rStyle w:val="21"/>
              </w:rPr>
              <w:t>Описание обозначения точки на местности (при наличии)</w:t>
            </w:r>
          </w:p>
        </w:tc>
      </w:tr>
      <w:tr w:rsidR="00236209" w14:paraId="25BCF64C" w14:textId="77777777" w:rsidTr="0028604A">
        <w:trPr>
          <w:trHeight w:hRule="exact" w:val="1579"/>
        </w:trPr>
        <w:tc>
          <w:tcPr>
            <w:tcW w:w="169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DF8668C" w14:textId="77777777" w:rsidR="00236209" w:rsidRDefault="00236209" w:rsidP="0028604A">
            <w:pPr>
              <w:framePr w:w="9053" w:h="4272" w:wrap="none" w:vAnchor="page" w:hAnchor="page" w:x="1556" w:y="8884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82F714" w14:textId="77777777" w:rsidR="00236209" w:rsidRDefault="00236209" w:rsidP="0028604A">
            <w:pPr>
              <w:framePr w:w="9053" w:h="4272" w:wrap="none" w:vAnchor="page" w:hAnchor="page" w:x="1556" w:y="8884"/>
              <w:spacing w:line="220" w:lineRule="exact"/>
              <w:jc w:val="center"/>
            </w:pPr>
            <w:r>
              <w:rPr>
                <w:rStyle w:val="21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4D9B99" w14:textId="77777777" w:rsidR="00236209" w:rsidRDefault="00236209" w:rsidP="0028604A">
            <w:pPr>
              <w:framePr w:w="9053" w:h="4272" w:wrap="none" w:vAnchor="page" w:hAnchor="page" w:x="1556" w:y="8884"/>
              <w:spacing w:line="220" w:lineRule="exact"/>
              <w:jc w:val="center"/>
            </w:pPr>
            <w:r>
              <w:rPr>
                <w:rStyle w:val="21"/>
                <w:lang w:val="en-US" w:eastAsia="en-US" w:bidi="en-US"/>
              </w:rPr>
              <w:t>Y</w:t>
            </w:r>
          </w:p>
        </w:tc>
        <w:tc>
          <w:tcPr>
            <w:tcW w:w="198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405714A0" w14:textId="77777777" w:rsidR="00236209" w:rsidRDefault="00236209" w:rsidP="0028604A">
            <w:pPr>
              <w:framePr w:w="9053" w:h="4272" w:wrap="none" w:vAnchor="page" w:hAnchor="page" w:x="1556" w:y="8884"/>
            </w:pPr>
          </w:p>
        </w:tc>
        <w:tc>
          <w:tcPr>
            <w:tcW w:w="2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BF0202" w14:textId="77777777" w:rsidR="00236209" w:rsidRDefault="00236209" w:rsidP="0028604A">
            <w:pPr>
              <w:framePr w:w="9053" w:h="4272" w:wrap="none" w:vAnchor="page" w:hAnchor="page" w:x="1556" w:y="8884"/>
            </w:pPr>
          </w:p>
        </w:tc>
      </w:tr>
      <w:tr w:rsidR="00236209" w14:paraId="76917332" w14:textId="77777777" w:rsidTr="0028604A">
        <w:trPr>
          <w:trHeight w:hRule="exact" w:val="302"/>
        </w:trPr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D4186D7" w14:textId="77777777" w:rsidR="00236209" w:rsidRDefault="00236209" w:rsidP="0028604A">
            <w:pPr>
              <w:framePr w:w="9053" w:h="4272" w:wrap="none" w:vAnchor="page" w:hAnchor="page" w:x="1556" w:y="8884"/>
              <w:spacing w:line="220" w:lineRule="exact"/>
              <w:jc w:val="center"/>
            </w:pPr>
            <w:r>
              <w:rPr>
                <w:rStyle w:val="21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5DEE004" w14:textId="77777777" w:rsidR="00236209" w:rsidRDefault="00236209" w:rsidP="0028604A">
            <w:pPr>
              <w:framePr w:w="9053" w:h="4272" w:wrap="none" w:vAnchor="page" w:hAnchor="page" w:x="1556" w:y="8884"/>
              <w:spacing w:line="220" w:lineRule="exact"/>
              <w:jc w:val="center"/>
            </w:pPr>
            <w:r>
              <w:rPr>
                <w:rStyle w:val="21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44C13C" w14:textId="77777777" w:rsidR="00236209" w:rsidRDefault="00236209" w:rsidP="0028604A">
            <w:pPr>
              <w:framePr w:w="9053" w:h="4272" w:wrap="none" w:vAnchor="page" w:hAnchor="page" w:x="1556" w:y="8884"/>
              <w:spacing w:line="220" w:lineRule="exact"/>
              <w:jc w:val="center"/>
            </w:pPr>
            <w:r>
              <w:rPr>
                <w:rStyle w:val="21"/>
              </w:rPr>
              <w:t>3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B5F515" w14:textId="77777777" w:rsidR="00236209" w:rsidRDefault="00236209" w:rsidP="0028604A">
            <w:pPr>
              <w:framePr w:w="9053" w:h="4272" w:wrap="none" w:vAnchor="page" w:hAnchor="page" w:x="1556" w:y="8884"/>
              <w:spacing w:line="220" w:lineRule="exact"/>
              <w:jc w:val="center"/>
            </w:pPr>
            <w:r>
              <w:rPr>
                <w:rStyle w:val="21"/>
              </w:rPr>
              <w:t>5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988221C" w14:textId="77777777" w:rsidR="00236209" w:rsidRDefault="00236209" w:rsidP="0028604A">
            <w:pPr>
              <w:framePr w:w="9053" w:h="4272" w:wrap="none" w:vAnchor="page" w:hAnchor="page" w:x="1556" w:y="8884"/>
              <w:spacing w:line="220" w:lineRule="exact"/>
              <w:jc w:val="center"/>
            </w:pPr>
            <w:r>
              <w:rPr>
                <w:rStyle w:val="21"/>
              </w:rPr>
              <w:t>6</w:t>
            </w:r>
          </w:p>
        </w:tc>
      </w:tr>
      <w:tr w:rsidR="00236209" w14:paraId="33C2A400" w14:textId="77777777" w:rsidTr="0028604A">
        <w:trPr>
          <w:trHeight w:hRule="exact" w:val="307"/>
        </w:trPr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4FD3C13" w14:textId="77777777" w:rsidR="00236209" w:rsidRDefault="00236209" w:rsidP="0028604A">
            <w:pPr>
              <w:framePr w:w="9053" w:h="4272" w:wrap="none" w:vAnchor="page" w:hAnchor="page" w:x="1556" w:y="8884"/>
              <w:spacing w:line="220" w:lineRule="exact"/>
              <w:jc w:val="center"/>
            </w:pPr>
            <w:r>
              <w:rPr>
                <w:rStyle w:val="21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F688EF" w14:textId="77777777" w:rsidR="00236209" w:rsidRDefault="00236209" w:rsidP="0028604A">
            <w:pPr>
              <w:framePr w:w="9053" w:h="4272" w:wrap="none" w:vAnchor="page" w:hAnchor="page" w:x="1556" w:y="8884"/>
              <w:spacing w:line="220" w:lineRule="exact"/>
              <w:ind w:left="280"/>
            </w:pPr>
            <w:r>
              <w:rPr>
                <w:rStyle w:val="21"/>
              </w:rPr>
              <w:t>454282.66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EFFF1C" w14:textId="77777777" w:rsidR="00236209" w:rsidRDefault="00236209" w:rsidP="0028604A">
            <w:pPr>
              <w:framePr w:w="9053" w:h="4272" w:wrap="none" w:vAnchor="page" w:hAnchor="page" w:x="1556" w:y="8884"/>
              <w:spacing w:line="220" w:lineRule="exact"/>
              <w:ind w:left="220"/>
            </w:pPr>
            <w:r>
              <w:rPr>
                <w:rStyle w:val="21"/>
              </w:rPr>
              <w:t>3284542.37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71A972E" w14:textId="77777777" w:rsidR="00236209" w:rsidRDefault="00236209" w:rsidP="0028604A">
            <w:pPr>
              <w:framePr w:w="9053" w:h="4272" w:wrap="none" w:vAnchor="page" w:hAnchor="page" w:x="1556" w:y="8884"/>
              <w:spacing w:line="220" w:lineRule="exact"/>
              <w:jc w:val="center"/>
            </w:pPr>
            <w:r>
              <w:rPr>
                <w:rStyle w:val="21"/>
              </w:rPr>
              <w:t>0.10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26C0E3" w14:textId="77777777" w:rsidR="00236209" w:rsidRDefault="00236209" w:rsidP="0028604A">
            <w:pPr>
              <w:framePr w:w="9053" w:h="4272" w:wrap="none" w:vAnchor="page" w:hAnchor="page" w:x="1556" w:y="8884"/>
              <w:spacing w:line="220" w:lineRule="exact"/>
              <w:jc w:val="center"/>
            </w:pPr>
            <w:r>
              <w:rPr>
                <w:rStyle w:val="21"/>
              </w:rPr>
              <w:t>-</w:t>
            </w:r>
          </w:p>
        </w:tc>
      </w:tr>
      <w:tr w:rsidR="00236209" w14:paraId="4B22F511" w14:textId="77777777" w:rsidTr="0028604A">
        <w:trPr>
          <w:trHeight w:hRule="exact" w:val="302"/>
        </w:trPr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D1A5E2E" w14:textId="77777777" w:rsidR="00236209" w:rsidRDefault="00236209" w:rsidP="0028604A">
            <w:pPr>
              <w:framePr w:w="9053" w:h="4272" w:wrap="none" w:vAnchor="page" w:hAnchor="page" w:x="1556" w:y="8884"/>
              <w:spacing w:line="220" w:lineRule="exact"/>
              <w:jc w:val="center"/>
            </w:pPr>
            <w:r>
              <w:rPr>
                <w:rStyle w:val="21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9BDDCF" w14:textId="77777777" w:rsidR="00236209" w:rsidRDefault="00236209" w:rsidP="0028604A">
            <w:pPr>
              <w:framePr w:w="9053" w:h="4272" w:wrap="none" w:vAnchor="page" w:hAnchor="page" w:x="1556" w:y="8884"/>
              <w:spacing w:line="220" w:lineRule="exact"/>
              <w:ind w:left="280"/>
            </w:pPr>
            <w:r>
              <w:rPr>
                <w:rStyle w:val="21"/>
              </w:rPr>
              <w:t>454282.17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99128A" w14:textId="77777777" w:rsidR="00236209" w:rsidRDefault="00236209" w:rsidP="0028604A">
            <w:pPr>
              <w:framePr w:w="9053" w:h="4272" w:wrap="none" w:vAnchor="page" w:hAnchor="page" w:x="1556" w:y="8884"/>
              <w:spacing w:line="220" w:lineRule="exact"/>
              <w:ind w:left="220"/>
            </w:pPr>
            <w:r>
              <w:rPr>
                <w:rStyle w:val="21"/>
              </w:rPr>
              <w:t>3284545.43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868DE6B" w14:textId="77777777" w:rsidR="00236209" w:rsidRDefault="00236209" w:rsidP="0028604A">
            <w:pPr>
              <w:framePr w:w="9053" w:h="4272" w:wrap="none" w:vAnchor="page" w:hAnchor="page" w:x="1556" w:y="8884"/>
              <w:spacing w:line="220" w:lineRule="exact"/>
              <w:jc w:val="center"/>
            </w:pPr>
            <w:r>
              <w:rPr>
                <w:rStyle w:val="21"/>
              </w:rPr>
              <w:t>0.10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29A81C" w14:textId="77777777" w:rsidR="00236209" w:rsidRDefault="00236209" w:rsidP="0028604A">
            <w:pPr>
              <w:framePr w:w="9053" w:h="4272" w:wrap="none" w:vAnchor="page" w:hAnchor="page" w:x="1556" w:y="8884"/>
              <w:spacing w:line="220" w:lineRule="exact"/>
              <w:jc w:val="center"/>
            </w:pPr>
            <w:r>
              <w:rPr>
                <w:rStyle w:val="21"/>
              </w:rPr>
              <w:t>-</w:t>
            </w:r>
          </w:p>
        </w:tc>
      </w:tr>
      <w:tr w:rsidR="00236209" w14:paraId="3B976CC0" w14:textId="77777777" w:rsidTr="0028604A">
        <w:trPr>
          <w:trHeight w:hRule="exact" w:val="307"/>
        </w:trPr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205E2D" w14:textId="77777777" w:rsidR="00236209" w:rsidRDefault="00236209" w:rsidP="0028604A">
            <w:pPr>
              <w:framePr w:w="9053" w:h="4272" w:wrap="none" w:vAnchor="page" w:hAnchor="page" w:x="1556" w:y="8884"/>
              <w:spacing w:line="220" w:lineRule="exact"/>
              <w:jc w:val="center"/>
            </w:pPr>
            <w:r>
              <w:rPr>
                <w:rStyle w:val="21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C9A563" w14:textId="77777777" w:rsidR="00236209" w:rsidRDefault="00236209" w:rsidP="0028604A">
            <w:pPr>
              <w:framePr w:w="9053" w:h="4272" w:wrap="none" w:vAnchor="page" w:hAnchor="page" w:x="1556" w:y="8884"/>
              <w:spacing w:line="220" w:lineRule="exact"/>
              <w:ind w:left="280"/>
            </w:pPr>
            <w:r>
              <w:rPr>
                <w:rStyle w:val="21"/>
              </w:rPr>
              <w:t>454223.33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DA93EC" w14:textId="77777777" w:rsidR="00236209" w:rsidRDefault="00236209" w:rsidP="0028604A">
            <w:pPr>
              <w:framePr w:w="9053" w:h="4272" w:wrap="none" w:vAnchor="page" w:hAnchor="page" w:x="1556" w:y="8884"/>
              <w:spacing w:line="220" w:lineRule="exact"/>
              <w:ind w:left="220"/>
            </w:pPr>
            <w:r>
              <w:rPr>
                <w:rStyle w:val="21"/>
              </w:rPr>
              <w:t>3284535.57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6966C1" w14:textId="77777777" w:rsidR="00236209" w:rsidRDefault="00236209" w:rsidP="0028604A">
            <w:pPr>
              <w:framePr w:w="9053" w:h="4272" w:wrap="none" w:vAnchor="page" w:hAnchor="page" w:x="1556" w:y="8884"/>
              <w:spacing w:line="220" w:lineRule="exact"/>
              <w:jc w:val="center"/>
            </w:pPr>
            <w:r>
              <w:rPr>
                <w:rStyle w:val="21"/>
              </w:rPr>
              <w:t>0.10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97BF6C" w14:textId="77777777" w:rsidR="00236209" w:rsidRDefault="00236209" w:rsidP="0028604A">
            <w:pPr>
              <w:framePr w:w="9053" w:h="4272" w:wrap="none" w:vAnchor="page" w:hAnchor="page" w:x="1556" w:y="8884"/>
              <w:spacing w:line="220" w:lineRule="exact"/>
              <w:jc w:val="center"/>
            </w:pPr>
            <w:r>
              <w:rPr>
                <w:rStyle w:val="21"/>
              </w:rPr>
              <w:t>-</w:t>
            </w:r>
          </w:p>
        </w:tc>
      </w:tr>
      <w:tr w:rsidR="00236209" w14:paraId="2305C77E" w14:textId="77777777" w:rsidTr="0028604A">
        <w:trPr>
          <w:trHeight w:hRule="exact" w:val="302"/>
        </w:trPr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33C569" w14:textId="77777777" w:rsidR="00236209" w:rsidRDefault="00236209" w:rsidP="0028604A">
            <w:pPr>
              <w:framePr w:w="9053" w:h="4272" w:wrap="none" w:vAnchor="page" w:hAnchor="page" w:x="1556" w:y="8884"/>
              <w:spacing w:line="220" w:lineRule="exact"/>
              <w:jc w:val="center"/>
            </w:pPr>
            <w:r>
              <w:rPr>
                <w:rStyle w:val="21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2927CF" w14:textId="77777777" w:rsidR="00236209" w:rsidRDefault="00236209" w:rsidP="0028604A">
            <w:pPr>
              <w:framePr w:w="9053" w:h="4272" w:wrap="none" w:vAnchor="page" w:hAnchor="page" w:x="1556" w:y="8884"/>
              <w:spacing w:line="220" w:lineRule="exact"/>
              <w:ind w:left="280"/>
            </w:pPr>
            <w:r>
              <w:rPr>
                <w:rStyle w:val="21"/>
              </w:rPr>
              <w:t>454224.41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E901CB" w14:textId="77777777" w:rsidR="00236209" w:rsidRDefault="00236209" w:rsidP="0028604A">
            <w:pPr>
              <w:framePr w:w="9053" w:h="4272" w:wrap="none" w:vAnchor="page" w:hAnchor="page" w:x="1556" w:y="8884"/>
              <w:spacing w:line="220" w:lineRule="exact"/>
              <w:ind w:left="220"/>
            </w:pPr>
            <w:r>
              <w:rPr>
                <w:rStyle w:val="21"/>
              </w:rPr>
              <w:t>3284528.27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F6C188" w14:textId="77777777" w:rsidR="00236209" w:rsidRDefault="00236209" w:rsidP="0028604A">
            <w:pPr>
              <w:framePr w:w="9053" w:h="4272" w:wrap="none" w:vAnchor="page" w:hAnchor="page" w:x="1556" w:y="8884"/>
              <w:spacing w:line="220" w:lineRule="exact"/>
              <w:jc w:val="center"/>
            </w:pPr>
            <w:r>
              <w:rPr>
                <w:rStyle w:val="21"/>
              </w:rPr>
              <w:t>0.10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6B50C1" w14:textId="77777777" w:rsidR="00236209" w:rsidRDefault="00236209" w:rsidP="0028604A">
            <w:pPr>
              <w:framePr w:w="9053" w:h="4272" w:wrap="none" w:vAnchor="page" w:hAnchor="page" w:x="1556" w:y="8884"/>
              <w:spacing w:line="220" w:lineRule="exact"/>
              <w:jc w:val="center"/>
            </w:pPr>
            <w:r>
              <w:rPr>
                <w:rStyle w:val="21"/>
              </w:rPr>
              <w:t>-</w:t>
            </w:r>
          </w:p>
        </w:tc>
      </w:tr>
      <w:tr w:rsidR="00236209" w14:paraId="225A4F44" w14:textId="77777777" w:rsidTr="0028604A">
        <w:trPr>
          <w:trHeight w:hRule="exact" w:val="278"/>
        </w:trPr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FC2FC46" w14:textId="77777777" w:rsidR="00236209" w:rsidRDefault="00236209" w:rsidP="0028604A">
            <w:pPr>
              <w:framePr w:w="9053" w:h="4272" w:wrap="none" w:vAnchor="page" w:hAnchor="page" w:x="1556" w:y="8884"/>
              <w:spacing w:line="220" w:lineRule="exact"/>
              <w:jc w:val="center"/>
            </w:pPr>
            <w:r>
              <w:rPr>
                <w:rStyle w:val="21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654D88D" w14:textId="77777777" w:rsidR="00236209" w:rsidRDefault="00236209" w:rsidP="0028604A">
            <w:pPr>
              <w:framePr w:w="9053" w:h="4272" w:wrap="none" w:vAnchor="page" w:hAnchor="page" w:x="1556" w:y="8884"/>
              <w:spacing w:line="220" w:lineRule="exact"/>
              <w:ind w:left="280"/>
            </w:pPr>
            <w:r>
              <w:rPr>
                <w:rStyle w:val="21"/>
              </w:rPr>
              <w:t>454227.39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004923B" w14:textId="77777777" w:rsidR="00236209" w:rsidRDefault="00236209" w:rsidP="0028604A">
            <w:pPr>
              <w:framePr w:w="9053" w:h="4272" w:wrap="none" w:vAnchor="page" w:hAnchor="page" w:x="1556" w:y="8884"/>
              <w:spacing w:line="220" w:lineRule="exact"/>
              <w:ind w:left="220"/>
            </w:pPr>
            <w:r>
              <w:rPr>
                <w:rStyle w:val="21"/>
              </w:rPr>
              <w:t>3284528.69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A6AC8B0" w14:textId="77777777" w:rsidR="00236209" w:rsidRDefault="00236209" w:rsidP="0028604A">
            <w:pPr>
              <w:framePr w:w="9053" w:h="4272" w:wrap="none" w:vAnchor="page" w:hAnchor="page" w:x="1556" w:y="8884"/>
              <w:spacing w:line="220" w:lineRule="exact"/>
              <w:jc w:val="center"/>
            </w:pPr>
            <w:r>
              <w:rPr>
                <w:rStyle w:val="21"/>
              </w:rPr>
              <w:t>0.10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A1C6F3" w14:textId="77777777" w:rsidR="00236209" w:rsidRDefault="00236209" w:rsidP="0028604A">
            <w:pPr>
              <w:framePr w:w="9053" w:h="4272" w:wrap="none" w:vAnchor="page" w:hAnchor="page" w:x="1556" w:y="8884"/>
              <w:spacing w:line="220" w:lineRule="exact"/>
              <w:jc w:val="center"/>
            </w:pPr>
            <w:r>
              <w:rPr>
                <w:rStyle w:val="21"/>
              </w:rPr>
              <w:t>—</w:t>
            </w:r>
          </w:p>
        </w:tc>
      </w:tr>
      <w:tr w:rsidR="00236209" w14:paraId="3C57538E" w14:textId="77777777" w:rsidTr="0028604A">
        <w:trPr>
          <w:trHeight w:hRule="exact" w:val="283"/>
        </w:trPr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D9FA842" w14:textId="77777777" w:rsidR="00236209" w:rsidRDefault="00236209" w:rsidP="0028604A">
            <w:pPr>
              <w:framePr w:w="9053" w:h="4272" w:wrap="none" w:vAnchor="page" w:hAnchor="page" w:x="1556" w:y="8884"/>
              <w:spacing w:line="220" w:lineRule="exact"/>
              <w:jc w:val="center"/>
            </w:pPr>
            <w:r>
              <w:rPr>
                <w:rStyle w:val="21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06F3E5" w14:textId="77777777" w:rsidR="00236209" w:rsidRDefault="00236209" w:rsidP="0028604A">
            <w:pPr>
              <w:framePr w:w="9053" w:h="4272" w:wrap="none" w:vAnchor="page" w:hAnchor="page" w:x="1556" w:y="8884"/>
              <w:spacing w:line="220" w:lineRule="exact"/>
              <w:ind w:left="280"/>
            </w:pPr>
            <w:r>
              <w:rPr>
                <w:rStyle w:val="21"/>
              </w:rPr>
              <w:t>454226.76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C78537" w14:textId="77777777" w:rsidR="00236209" w:rsidRDefault="00236209" w:rsidP="0028604A">
            <w:pPr>
              <w:framePr w:w="9053" w:h="4272" w:wrap="none" w:vAnchor="page" w:hAnchor="page" w:x="1556" w:y="8884"/>
              <w:spacing w:line="220" w:lineRule="exact"/>
              <w:ind w:left="220"/>
            </w:pPr>
            <w:r>
              <w:rPr>
                <w:rStyle w:val="21"/>
              </w:rPr>
              <w:t>3284533.11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B4E4D8C" w14:textId="77777777" w:rsidR="00236209" w:rsidRDefault="00236209" w:rsidP="0028604A">
            <w:pPr>
              <w:framePr w:w="9053" w:h="4272" w:wrap="none" w:vAnchor="page" w:hAnchor="page" w:x="1556" w:y="8884"/>
              <w:spacing w:line="220" w:lineRule="exact"/>
              <w:jc w:val="center"/>
            </w:pPr>
            <w:r>
              <w:rPr>
                <w:rStyle w:val="21"/>
              </w:rPr>
              <w:t>0.10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01C108" w14:textId="77777777" w:rsidR="00236209" w:rsidRDefault="00236209" w:rsidP="0028604A">
            <w:pPr>
              <w:framePr w:w="9053" w:h="4272" w:wrap="none" w:vAnchor="page" w:hAnchor="page" w:x="1556" w:y="8884"/>
              <w:spacing w:line="220" w:lineRule="exact"/>
              <w:jc w:val="center"/>
            </w:pPr>
            <w:r>
              <w:rPr>
                <w:rStyle w:val="21"/>
              </w:rPr>
              <w:t>—</w:t>
            </w:r>
          </w:p>
        </w:tc>
      </w:tr>
      <w:tr w:rsidR="00236209" w14:paraId="561D64FE" w14:textId="77777777" w:rsidTr="0028604A">
        <w:trPr>
          <w:trHeight w:hRule="exact" w:val="298"/>
        </w:trPr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D2D4DF7" w14:textId="77777777" w:rsidR="00236209" w:rsidRDefault="00236209" w:rsidP="0028604A">
            <w:pPr>
              <w:framePr w:w="9053" w:h="4272" w:wrap="none" w:vAnchor="page" w:hAnchor="page" w:x="1556" w:y="8884"/>
              <w:spacing w:line="220" w:lineRule="exact"/>
              <w:jc w:val="center"/>
            </w:pPr>
            <w:r>
              <w:rPr>
                <w:rStyle w:val="21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E1505B3" w14:textId="77777777" w:rsidR="00236209" w:rsidRDefault="00236209" w:rsidP="0028604A">
            <w:pPr>
              <w:framePr w:w="9053" w:h="4272" w:wrap="none" w:vAnchor="page" w:hAnchor="page" w:x="1556" w:y="8884"/>
              <w:spacing w:line="220" w:lineRule="exact"/>
              <w:ind w:left="280"/>
            </w:pPr>
            <w:r>
              <w:rPr>
                <w:rStyle w:val="21"/>
              </w:rPr>
              <w:t>454282.66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7887F5E" w14:textId="77777777" w:rsidR="00236209" w:rsidRDefault="00236209" w:rsidP="0028604A">
            <w:pPr>
              <w:framePr w:w="9053" w:h="4272" w:wrap="none" w:vAnchor="page" w:hAnchor="page" w:x="1556" w:y="8884"/>
              <w:spacing w:line="220" w:lineRule="exact"/>
              <w:ind w:left="220"/>
            </w:pPr>
            <w:r>
              <w:rPr>
                <w:rStyle w:val="21"/>
              </w:rPr>
              <w:t>3284542.37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A8AFCBB" w14:textId="77777777" w:rsidR="00236209" w:rsidRDefault="00236209" w:rsidP="0028604A">
            <w:pPr>
              <w:framePr w:w="9053" w:h="4272" w:wrap="none" w:vAnchor="page" w:hAnchor="page" w:x="1556" w:y="8884"/>
              <w:spacing w:line="220" w:lineRule="exact"/>
              <w:jc w:val="center"/>
            </w:pPr>
            <w:r>
              <w:rPr>
                <w:rStyle w:val="21"/>
              </w:rPr>
              <w:t>0.10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0E8BFD" w14:textId="77777777" w:rsidR="00236209" w:rsidRDefault="00236209" w:rsidP="0028604A">
            <w:pPr>
              <w:framePr w:w="9053" w:h="4272" w:wrap="none" w:vAnchor="page" w:hAnchor="page" w:x="1556" w:y="8884"/>
              <w:spacing w:line="220" w:lineRule="exact"/>
              <w:jc w:val="center"/>
            </w:pPr>
            <w:r>
              <w:rPr>
                <w:rStyle w:val="21"/>
              </w:rPr>
              <w:t>-</w:t>
            </w:r>
          </w:p>
        </w:tc>
      </w:tr>
    </w:tbl>
    <w:p w14:paraId="40B83652" w14:textId="77777777" w:rsidR="00236209" w:rsidRDefault="00236209" w:rsidP="00236209">
      <w:pPr>
        <w:rPr>
          <w:sz w:val="2"/>
          <w:szCs w:val="2"/>
        </w:rPr>
        <w:sectPr w:rsidR="00236209" w:rsidSect="0023620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W w:w="103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49"/>
      </w:tblGrid>
      <w:tr w:rsidR="002E69BF" w:rsidRPr="005B4876" w14:paraId="3A2A62D3" w14:textId="77777777" w:rsidTr="00FB7901">
        <w:tc>
          <w:tcPr>
            <w:tcW w:w="103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D09680" w14:textId="77777777" w:rsidR="002E69BF" w:rsidRPr="006519C1" w:rsidRDefault="002E69BF" w:rsidP="00FB7901">
            <w:pPr>
              <w:pageBreakBefore/>
              <w:jc w:val="center"/>
            </w:pPr>
          </w:p>
        </w:tc>
      </w:tr>
      <w:tr w:rsidR="002E69BF" w:rsidRPr="005B4876" w14:paraId="25EF4903" w14:textId="77777777" w:rsidTr="00236209">
        <w:trPr>
          <w:trHeight w:hRule="exact" w:val="90"/>
        </w:trPr>
        <w:tc>
          <w:tcPr>
            <w:tcW w:w="103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E0695" w14:textId="7439E769" w:rsidR="00E24D8E" w:rsidRPr="00AF407B" w:rsidRDefault="00E24D8E" w:rsidP="009F101B">
            <w:pPr>
              <w:jc w:val="center"/>
              <w:rPr>
                <w:b/>
              </w:rPr>
            </w:pPr>
          </w:p>
        </w:tc>
      </w:tr>
      <w:tr w:rsidR="0054169C" w:rsidRPr="005B4876" w14:paraId="2C95C08B" w14:textId="77777777" w:rsidTr="00FB7901">
        <w:trPr>
          <w:trHeight w:val="10739"/>
        </w:trPr>
        <w:tc>
          <w:tcPr>
            <w:tcW w:w="10349" w:type="dxa"/>
            <w:tcBorders>
              <w:top w:val="nil"/>
              <w:bottom w:val="nil"/>
            </w:tcBorders>
            <w:vAlign w:val="center"/>
          </w:tcPr>
          <w:p w14:paraId="12E3A23C" w14:textId="77777777" w:rsidR="00236209" w:rsidRDefault="00236209" w:rsidP="00236209">
            <w:pPr>
              <w:rPr>
                <w:sz w:val="2"/>
                <w:szCs w:val="2"/>
              </w:rPr>
            </w:pPr>
            <w:r>
              <w:fldChar w:fldCharType="begin"/>
            </w:r>
            <w:r>
              <w:instrText xml:space="preserve"> INCLUDEPICTURE  "\\\\192.168.1.2\\земельное управление\\111\\В.М Сундомин\\2026\\Публичный сервитут\\Ход АКС от 30.03.2026 2657з сеть водоотведения\\media\\image3.jpeg" \* MERGEFORMATINET </w:instrText>
            </w:r>
            <w:r>
              <w:fldChar w:fldCharType="separate"/>
            </w:r>
            <w:r w:rsidR="00000000">
              <w:fldChar w:fldCharType="begin"/>
            </w:r>
            <w:r w:rsidR="00000000">
              <w:instrText xml:space="preserve"> INCLUDEPICTURE  "C:\\Users\\KarachevtsevaDD\\AppData\\Local\\Programs\\EosDesktopService\\temp\\batch\\{886EF5D2-7A34-4147-A3EA-04163360DFCA}\\media\\image3.jpeg" \* MERGEFORMATINET </w:instrText>
            </w:r>
            <w:r w:rsidR="00000000">
              <w:fldChar w:fldCharType="separate"/>
            </w:r>
            <w:r w:rsidR="00632A2B">
              <w:pict w14:anchorId="0811187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77.75pt;height:495pt">
                  <v:imagedata r:id="rId8" r:href="rId9"/>
                </v:shape>
              </w:pict>
            </w:r>
            <w:r w:rsidR="00000000">
              <w:fldChar w:fldCharType="end"/>
            </w:r>
            <w:r>
              <w:fldChar w:fldCharType="end"/>
            </w:r>
          </w:p>
          <w:p w14:paraId="14CA53D0" w14:textId="77777777" w:rsidR="00A50CE2" w:rsidRPr="00A50CE2" w:rsidRDefault="00A603A6" w:rsidP="00A603A6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Условные обозначения: </w:t>
            </w:r>
          </w:p>
          <w:p w14:paraId="30FE1A45" w14:textId="77777777" w:rsidR="00A603A6" w:rsidRDefault="00A603A6" w:rsidP="00A603A6">
            <w:pPr>
              <w:pStyle w:val="Default"/>
              <w:rPr>
                <w:sz w:val="23"/>
                <w:szCs w:val="23"/>
              </w:rPr>
            </w:pPr>
            <w:r>
              <w:rPr>
                <w:color w:val="FF0000"/>
                <w:sz w:val="23"/>
                <w:szCs w:val="23"/>
              </w:rPr>
              <w:t xml:space="preserve"> _______</w:t>
            </w:r>
            <w:r>
              <w:rPr>
                <w:sz w:val="23"/>
                <w:szCs w:val="23"/>
              </w:rPr>
              <w:t xml:space="preserve"> </w:t>
            </w:r>
            <w:r w:rsidR="006E2A67">
              <w:rPr>
                <w:sz w:val="23"/>
                <w:szCs w:val="23"/>
              </w:rPr>
              <w:t xml:space="preserve">       </w:t>
            </w:r>
            <w:r>
              <w:rPr>
                <w:sz w:val="23"/>
                <w:szCs w:val="23"/>
              </w:rPr>
              <w:t xml:space="preserve">-граница публичного сервитута </w:t>
            </w:r>
          </w:p>
          <w:p w14:paraId="1F429C64" w14:textId="77777777" w:rsidR="00A603A6" w:rsidRDefault="00602D9A" w:rsidP="00A603A6">
            <w:pPr>
              <w:pStyle w:val="Default"/>
              <w:rPr>
                <w:sz w:val="23"/>
                <w:szCs w:val="23"/>
              </w:rPr>
            </w:pPr>
            <w:r w:rsidRPr="00602D9A">
              <w:rPr>
                <w:color w:val="0000CC"/>
                <w:sz w:val="23"/>
                <w:szCs w:val="23"/>
              </w:rPr>
              <w:t>28:01:0</w:t>
            </w:r>
            <w:r w:rsidR="00941293">
              <w:rPr>
                <w:color w:val="0000CC"/>
                <w:sz w:val="23"/>
                <w:szCs w:val="23"/>
              </w:rPr>
              <w:t xml:space="preserve">10186 </w:t>
            </w:r>
            <w:r w:rsidR="00A603A6">
              <w:rPr>
                <w:sz w:val="23"/>
                <w:szCs w:val="23"/>
              </w:rPr>
              <w:t xml:space="preserve">- номер кадастрового квартала </w:t>
            </w:r>
          </w:p>
          <w:p w14:paraId="59765B34" w14:textId="77777777" w:rsidR="001E1206" w:rsidRPr="00915A6A" w:rsidRDefault="00602D9A" w:rsidP="000C4B4D">
            <w:pPr>
              <w:pStyle w:val="Default"/>
              <w:rPr>
                <w:sz w:val="23"/>
                <w:szCs w:val="23"/>
              </w:rPr>
            </w:pPr>
            <w:r w:rsidRPr="00602D9A">
              <w:rPr>
                <w:color w:val="000000" w:themeColor="text1"/>
                <w:sz w:val="23"/>
                <w:szCs w:val="23"/>
              </w:rPr>
              <w:t>28:01:0</w:t>
            </w:r>
            <w:r w:rsidR="00941293">
              <w:rPr>
                <w:color w:val="000000" w:themeColor="text1"/>
                <w:sz w:val="23"/>
                <w:szCs w:val="23"/>
              </w:rPr>
              <w:t>10186:483</w:t>
            </w:r>
            <w:r w:rsidR="00977B52">
              <w:rPr>
                <w:sz w:val="23"/>
                <w:szCs w:val="23"/>
              </w:rPr>
              <w:t xml:space="preserve"> </w:t>
            </w:r>
            <w:r w:rsidR="00A603A6">
              <w:rPr>
                <w:sz w:val="23"/>
                <w:szCs w:val="23"/>
              </w:rPr>
              <w:t>– номер земельного участка</w:t>
            </w:r>
          </w:p>
        </w:tc>
      </w:tr>
      <w:tr w:rsidR="00094F15" w:rsidRPr="005B4876" w14:paraId="459D7500" w14:textId="77777777" w:rsidTr="00236209">
        <w:trPr>
          <w:trHeight w:val="80"/>
        </w:trPr>
        <w:tc>
          <w:tcPr>
            <w:tcW w:w="10349" w:type="dxa"/>
            <w:tcBorders>
              <w:top w:val="nil"/>
            </w:tcBorders>
            <w:vAlign w:val="center"/>
          </w:tcPr>
          <w:p w14:paraId="0808687F" w14:textId="77777777" w:rsidR="009063A1" w:rsidRPr="00915A6A" w:rsidRDefault="00780252" w:rsidP="00C51AD5">
            <w:pPr>
              <w:jc w:val="center"/>
              <w:rPr>
                <w:b/>
                <w:sz w:val="20"/>
                <w:szCs w:val="20"/>
              </w:rPr>
            </w:pPr>
            <w:r w:rsidRPr="00693753">
              <w:rPr>
                <w:b/>
                <w:sz w:val="20"/>
                <w:szCs w:val="20"/>
              </w:rPr>
              <w:t xml:space="preserve">Масштаб 1: </w:t>
            </w:r>
            <w:r w:rsidR="00CB55B6">
              <w:rPr>
                <w:b/>
                <w:sz w:val="20"/>
                <w:szCs w:val="20"/>
              </w:rPr>
              <w:t>5</w:t>
            </w:r>
            <w:r w:rsidR="008B393C">
              <w:rPr>
                <w:b/>
                <w:sz w:val="20"/>
                <w:szCs w:val="20"/>
              </w:rPr>
              <w:t>0</w:t>
            </w:r>
            <w:r>
              <w:rPr>
                <w:b/>
                <w:sz w:val="20"/>
                <w:szCs w:val="20"/>
              </w:rPr>
              <w:t>0</w:t>
            </w:r>
          </w:p>
        </w:tc>
      </w:tr>
    </w:tbl>
    <w:p w14:paraId="449E68ED" w14:textId="77777777" w:rsidR="003B7482" w:rsidRDefault="003B7482"/>
    <w:sectPr w:rsidR="003B7482" w:rsidSect="00AC6226">
      <w:footerReference w:type="even" r:id="rId10"/>
      <w:footerReference w:type="default" r:id="rId11"/>
      <w:pgSz w:w="11906" w:h="16838" w:code="9"/>
      <w:pgMar w:top="705" w:right="1085" w:bottom="1418" w:left="1134" w:header="0" w:footer="0" w:gutter="0"/>
      <w:cols w:space="39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356D87" w14:textId="77777777" w:rsidR="00CC5250" w:rsidRDefault="00CC5250">
      <w:r>
        <w:separator/>
      </w:r>
    </w:p>
  </w:endnote>
  <w:endnote w:type="continuationSeparator" w:id="0">
    <w:p w14:paraId="42F72AE2" w14:textId="77777777" w:rsidR="00CC5250" w:rsidRDefault="00CC52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A14370" w14:textId="77777777" w:rsidR="008D51C3" w:rsidRDefault="00FE6AD7" w:rsidP="000E0AF3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8D51C3"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1BA50837" w14:textId="77777777" w:rsidR="008D51C3" w:rsidRDefault="008D51C3" w:rsidP="008D51C3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373571" w14:textId="77777777" w:rsidR="008D51C3" w:rsidRDefault="008D51C3" w:rsidP="008D51C3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9BCA50" w14:textId="77777777" w:rsidR="00CC5250" w:rsidRDefault="00CC5250">
      <w:r>
        <w:separator/>
      </w:r>
    </w:p>
  </w:footnote>
  <w:footnote w:type="continuationSeparator" w:id="0">
    <w:p w14:paraId="629ED5F6" w14:textId="77777777" w:rsidR="00CC5250" w:rsidRDefault="00CC52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3359D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BAE452B"/>
    <w:multiLevelType w:val="multilevel"/>
    <w:tmpl w:val="9E06D2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DE9611B"/>
    <w:multiLevelType w:val="multilevel"/>
    <w:tmpl w:val="1B7CBB92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0E3835F5"/>
    <w:multiLevelType w:val="multilevel"/>
    <w:tmpl w:val="7C80A2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1A845F9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1E0C65EA"/>
    <w:multiLevelType w:val="multilevel"/>
    <w:tmpl w:val="FA540A6E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24AB68B7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 w15:restartNumberingAfterBreak="0">
    <w:nsid w:val="2532160D"/>
    <w:multiLevelType w:val="hybridMultilevel"/>
    <w:tmpl w:val="C62AB6A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9724349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2E8D175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9471B1B"/>
    <w:multiLevelType w:val="hybridMultilevel"/>
    <w:tmpl w:val="06FEBE1E"/>
    <w:lvl w:ilvl="0" w:tplc="7722F1D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 w15:restartNumberingAfterBreak="0">
    <w:nsid w:val="3B7F426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EEE7A7A"/>
    <w:multiLevelType w:val="hybridMultilevel"/>
    <w:tmpl w:val="FD5EAB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0C213DE"/>
    <w:multiLevelType w:val="multilevel"/>
    <w:tmpl w:val="2DEAB24E"/>
    <w:lvl w:ilvl="0">
      <w:start w:val="1"/>
      <w:numFmt w:val="decimal"/>
      <w:lvlText w:val="%1.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44FA5C4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45F1684A"/>
    <w:multiLevelType w:val="hybridMultilevel"/>
    <w:tmpl w:val="E9FC3134"/>
    <w:lvl w:ilvl="0" w:tplc="CBE6E0A6">
      <w:start w:val="1"/>
      <w:numFmt w:val="decimal"/>
      <w:lvlText w:val="%1"/>
      <w:lvlJc w:val="left"/>
      <w:pPr>
        <w:tabs>
          <w:tab w:val="num" w:pos="1428"/>
        </w:tabs>
        <w:ind w:left="1428" w:hanging="1140"/>
      </w:pPr>
      <w:rPr>
        <w:rFonts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abstractNum w:abstractNumId="16" w15:restartNumberingAfterBreak="0">
    <w:nsid w:val="48860885"/>
    <w:multiLevelType w:val="multilevel"/>
    <w:tmpl w:val="CE94A728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48866ED7"/>
    <w:multiLevelType w:val="hybridMultilevel"/>
    <w:tmpl w:val="4EAA5792"/>
    <w:lvl w:ilvl="0" w:tplc="E5582150">
      <w:start w:val="1"/>
      <w:numFmt w:val="decimal"/>
      <w:lvlText w:val="%1)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56FE232E"/>
    <w:multiLevelType w:val="multilevel"/>
    <w:tmpl w:val="700E3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57E64988"/>
    <w:multiLevelType w:val="hybridMultilevel"/>
    <w:tmpl w:val="35A8DA4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A8A383F"/>
    <w:multiLevelType w:val="multilevel"/>
    <w:tmpl w:val="A7E0ABDE"/>
    <w:lvl w:ilvl="0">
      <w:start w:val="1"/>
      <w:numFmt w:val="decimal"/>
      <w:lvlText w:val="%1.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 w15:restartNumberingAfterBreak="0">
    <w:nsid w:val="5B1D27E4"/>
    <w:multiLevelType w:val="multilevel"/>
    <w:tmpl w:val="FA540A6E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 w15:restartNumberingAfterBreak="0">
    <w:nsid w:val="64B5427B"/>
    <w:multiLevelType w:val="hybridMultilevel"/>
    <w:tmpl w:val="3932B9FA"/>
    <w:lvl w:ilvl="0" w:tplc="04190001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23" w15:restartNumberingAfterBreak="0">
    <w:nsid w:val="65F12CB6"/>
    <w:multiLevelType w:val="multilevel"/>
    <w:tmpl w:val="EA881A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668370EA"/>
    <w:multiLevelType w:val="multilevel"/>
    <w:tmpl w:val="141CB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697203A5"/>
    <w:multiLevelType w:val="hybridMultilevel"/>
    <w:tmpl w:val="32D804C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486F52"/>
    <w:multiLevelType w:val="hybridMultilevel"/>
    <w:tmpl w:val="B68A7388"/>
    <w:lvl w:ilvl="0" w:tplc="E402AFA4">
      <w:start w:val="1"/>
      <w:numFmt w:val="decimal"/>
      <w:lvlText w:val="%1."/>
      <w:lvlJc w:val="left"/>
      <w:pPr>
        <w:tabs>
          <w:tab w:val="num" w:pos="1080"/>
        </w:tabs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7" w15:restartNumberingAfterBreak="0">
    <w:nsid w:val="73CD55C4"/>
    <w:multiLevelType w:val="multilevel"/>
    <w:tmpl w:val="190A00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76957476"/>
    <w:multiLevelType w:val="hybridMultilevel"/>
    <w:tmpl w:val="25CC4A7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77944D05"/>
    <w:multiLevelType w:val="multilevel"/>
    <w:tmpl w:val="9C68C39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77B93752"/>
    <w:multiLevelType w:val="hybridMultilevel"/>
    <w:tmpl w:val="D96CBE1E"/>
    <w:lvl w:ilvl="0" w:tplc="67583C8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786178EE"/>
    <w:multiLevelType w:val="multilevel"/>
    <w:tmpl w:val="3676BB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7BC20404"/>
    <w:multiLevelType w:val="multilevel"/>
    <w:tmpl w:val="700E3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 w15:restartNumberingAfterBreak="0">
    <w:nsid w:val="7F0004DF"/>
    <w:multiLevelType w:val="hybridMultilevel"/>
    <w:tmpl w:val="6B2E3678"/>
    <w:lvl w:ilvl="0" w:tplc="9F68EAC6">
      <w:start w:val="1"/>
      <w:numFmt w:val="decimal"/>
      <w:lvlText w:val="%1)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 w16cid:durableId="1761095829">
    <w:abstractNumId w:val="25"/>
  </w:num>
  <w:num w:numId="2" w16cid:durableId="1304189211">
    <w:abstractNumId w:val="21"/>
  </w:num>
  <w:num w:numId="3" w16cid:durableId="1298297815">
    <w:abstractNumId w:val="30"/>
  </w:num>
  <w:num w:numId="4" w16cid:durableId="1914848697">
    <w:abstractNumId w:val="13"/>
  </w:num>
  <w:num w:numId="5" w16cid:durableId="783888431">
    <w:abstractNumId w:val="10"/>
  </w:num>
  <w:num w:numId="6" w16cid:durableId="866479399">
    <w:abstractNumId w:val="20"/>
  </w:num>
  <w:num w:numId="7" w16cid:durableId="453838624">
    <w:abstractNumId w:val="14"/>
  </w:num>
  <w:num w:numId="8" w16cid:durableId="1686518226">
    <w:abstractNumId w:val="32"/>
  </w:num>
  <w:num w:numId="9" w16cid:durableId="633022822">
    <w:abstractNumId w:val="6"/>
  </w:num>
  <w:num w:numId="10" w16cid:durableId="1404522655">
    <w:abstractNumId w:val="1"/>
  </w:num>
  <w:num w:numId="11" w16cid:durableId="2009600051">
    <w:abstractNumId w:val="11"/>
  </w:num>
  <w:num w:numId="12" w16cid:durableId="261299864">
    <w:abstractNumId w:val="23"/>
  </w:num>
  <w:num w:numId="13" w16cid:durableId="1188449762">
    <w:abstractNumId w:val="18"/>
  </w:num>
  <w:num w:numId="14" w16cid:durableId="50737969">
    <w:abstractNumId w:val="24"/>
  </w:num>
  <w:num w:numId="15" w16cid:durableId="2082942634">
    <w:abstractNumId w:val="4"/>
  </w:num>
  <w:num w:numId="16" w16cid:durableId="1963028699">
    <w:abstractNumId w:val="27"/>
  </w:num>
  <w:num w:numId="17" w16cid:durableId="1158306756">
    <w:abstractNumId w:val="0"/>
  </w:num>
  <w:num w:numId="18" w16cid:durableId="26948656">
    <w:abstractNumId w:val="31"/>
  </w:num>
  <w:num w:numId="19" w16cid:durableId="1698656144">
    <w:abstractNumId w:val="8"/>
  </w:num>
  <w:num w:numId="20" w16cid:durableId="788744795">
    <w:abstractNumId w:val="3"/>
  </w:num>
  <w:num w:numId="21" w16cid:durableId="1371682037">
    <w:abstractNumId w:val="29"/>
  </w:num>
  <w:num w:numId="22" w16cid:durableId="4672952">
    <w:abstractNumId w:val="9"/>
  </w:num>
  <w:num w:numId="23" w16cid:durableId="100298838">
    <w:abstractNumId w:val="26"/>
  </w:num>
  <w:num w:numId="24" w16cid:durableId="1795097032">
    <w:abstractNumId w:val="16"/>
  </w:num>
  <w:num w:numId="25" w16cid:durableId="1708720975">
    <w:abstractNumId w:val="2"/>
  </w:num>
  <w:num w:numId="26" w16cid:durableId="28342234">
    <w:abstractNumId w:val="17"/>
  </w:num>
  <w:num w:numId="27" w16cid:durableId="1549537795">
    <w:abstractNumId w:val="33"/>
  </w:num>
  <w:num w:numId="28" w16cid:durableId="241642745">
    <w:abstractNumId w:val="22"/>
  </w:num>
  <w:num w:numId="29" w16cid:durableId="991063598">
    <w:abstractNumId w:val="28"/>
  </w:num>
  <w:num w:numId="30" w16cid:durableId="1542787889">
    <w:abstractNumId w:val="12"/>
  </w:num>
  <w:num w:numId="31" w16cid:durableId="428894616">
    <w:abstractNumId w:val="5"/>
  </w:num>
  <w:num w:numId="32" w16cid:durableId="1210336962">
    <w:abstractNumId w:val="7"/>
  </w:num>
  <w:num w:numId="33" w16cid:durableId="376510451">
    <w:abstractNumId w:val="19"/>
  </w:num>
  <w:num w:numId="34" w16cid:durableId="35704530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5627"/>
    <w:rsid w:val="00004F19"/>
    <w:rsid w:val="00025F63"/>
    <w:rsid w:val="000267EB"/>
    <w:rsid w:val="000472B5"/>
    <w:rsid w:val="00053150"/>
    <w:rsid w:val="0006195B"/>
    <w:rsid w:val="00073107"/>
    <w:rsid w:val="0007437B"/>
    <w:rsid w:val="0007484D"/>
    <w:rsid w:val="00083849"/>
    <w:rsid w:val="00092FDE"/>
    <w:rsid w:val="00094F15"/>
    <w:rsid w:val="000A2B3C"/>
    <w:rsid w:val="000A5F15"/>
    <w:rsid w:val="000C4B4D"/>
    <w:rsid w:val="000E0AF3"/>
    <w:rsid w:val="000E1643"/>
    <w:rsid w:val="000E6177"/>
    <w:rsid w:val="000E645B"/>
    <w:rsid w:val="000F1098"/>
    <w:rsid w:val="0010239C"/>
    <w:rsid w:val="00113F97"/>
    <w:rsid w:val="00125755"/>
    <w:rsid w:val="00135E91"/>
    <w:rsid w:val="00137CEE"/>
    <w:rsid w:val="0014239C"/>
    <w:rsid w:val="00167CF4"/>
    <w:rsid w:val="001A141A"/>
    <w:rsid w:val="001B4400"/>
    <w:rsid w:val="001C1407"/>
    <w:rsid w:val="001C3AD5"/>
    <w:rsid w:val="001D1BAD"/>
    <w:rsid w:val="001D4228"/>
    <w:rsid w:val="001D5B2F"/>
    <w:rsid w:val="001D6138"/>
    <w:rsid w:val="001E1206"/>
    <w:rsid w:val="001E3746"/>
    <w:rsid w:val="001E4FCE"/>
    <w:rsid w:val="001E7CB8"/>
    <w:rsid w:val="001F6A4B"/>
    <w:rsid w:val="00202900"/>
    <w:rsid w:val="00212C68"/>
    <w:rsid w:val="00216913"/>
    <w:rsid w:val="0022592E"/>
    <w:rsid w:val="00235B59"/>
    <w:rsid w:val="00236209"/>
    <w:rsid w:val="00241321"/>
    <w:rsid w:val="00244433"/>
    <w:rsid w:val="00260238"/>
    <w:rsid w:val="002625DA"/>
    <w:rsid w:val="00273BB9"/>
    <w:rsid w:val="00281DA4"/>
    <w:rsid w:val="002865C2"/>
    <w:rsid w:val="002C054A"/>
    <w:rsid w:val="002C3202"/>
    <w:rsid w:val="002E0DB8"/>
    <w:rsid w:val="002E3FCA"/>
    <w:rsid w:val="002E69BF"/>
    <w:rsid w:val="00300E20"/>
    <w:rsid w:val="00301605"/>
    <w:rsid w:val="0031253F"/>
    <w:rsid w:val="00316410"/>
    <w:rsid w:val="00334E6D"/>
    <w:rsid w:val="00335943"/>
    <w:rsid w:val="0034370F"/>
    <w:rsid w:val="003462EA"/>
    <w:rsid w:val="0035587A"/>
    <w:rsid w:val="00361D18"/>
    <w:rsid w:val="00366E21"/>
    <w:rsid w:val="00371C93"/>
    <w:rsid w:val="003A44C7"/>
    <w:rsid w:val="003B5299"/>
    <w:rsid w:val="003B5517"/>
    <w:rsid w:val="003B6506"/>
    <w:rsid w:val="003B7482"/>
    <w:rsid w:val="003C627B"/>
    <w:rsid w:val="003E1C17"/>
    <w:rsid w:val="003E7E71"/>
    <w:rsid w:val="003F7C11"/>
    <w:rsid w:val="003F7F20"/>
    <w:rsid w:val="00401181"/>
    <w:rsid w:val="00405E1E"/>
    <w:rsid w:val="00406578"/>
    <w:rsid w:val="004143B0"/>
    <w:rsid w:val="004179A5"/>
    <w:rsid w:val="004227DE"/>
    <w:rsid w:val="00432044"/>
    <w:rsid w:val="00456037"/>
    <w:rsid w:val="004734D1"/>
    <w:rsid w:val="00475980"/>
    <w:rsid w:val="00477D7B"/>
    <w:rsid w:val="00484838"/>
    <w:rsid w:val="004951A1"/>
    <w:rsid w:val="00495AD0"/>
    <w:rsid w:val="004A7771"/>
    <w:rsid w:val="004B2164"/>
    <w:rsid w:val="004B3AEC"/>
    <w:rsid w:val="004B4236"/>
    <w:rsid w:val="004C5D50"/>
    <w:rsid w:val="004F3A5D"/>
    <w:rsid w:val="004F3E02"/>
    <w:rsid w:val="004F5106"/>
    <w:rsid w:val="004F5115"/>
    <w:rsid w:val="004F6F6C"/>
    <w:rsid w:val="00501AF9"/>
    <w:rsid w:val="0051104D"/>
    <w:rsid w:val="00524D0B"/>
    <w:rsid w:val="0054169C"/>
    <w:rsid w:val="0055326E"/>
    <w:rsid w:val="005626AE"/>
    <w:rsid w:val="005724B4"/>
    <w:rsid w:val="00586E6B"/>
    <w:rsid w:val="005B4876"/>
    <w:rsid w:val="005C221A"/>
    <w:rsid w:val="005C3CFE"/>
    <w:rsid w:val="005C444A"/>
    <w:rsid w:val="005D3807"/>
    <w:rsid w:val="005D3BBB"/>
    <w:rsid w:val="005E1638"/>
    <w:rsid w:val="005F08DA"/>
    <w:rsid w:val="005F5C35"/>
    <w:rsid w:val="00602D9A"/>
    <w:rsid w:val="006151C2"/>
    <w:rsid w:val="00632A2B"/>
    <w:rsid w:val="00633ABA"/>
    <w:rsid w:val="00650C05"/>
    <w:rsid w:val="00650F26"/>
    <w:rsid w:val="006519C1"/>
    <w:rsid w:val="00662418"/>
    <w:rsid w:val="00664FC5"/>
    <w:rsid w:val="006731FF"/>
    <w:rsid w:val="00674D66"/>
    <w:rsid w:val="00683CE6"/>
    <w:rsid w:val="006932C0"/>
    <w:rsid w:val="006A00AF"/>
    <w:rsid w:val="006A0AC3"/>
    <w:rsid w:val="006A16E6"/>
    <w:rsid w:val="006A19FC"/>
    <w:rsid w:val="006B6E65"/>
    <w:rsid w:val="006B7EAA"/>
    <w:rsid w:val="006C1AA7"/>
    <w:rsid w:val="006C6E70"/>
    <w:rsid w:val="006E20AD"/>
    <w:rsid w:val="006E2A67"/>
    <w:rsid w:val="006E7712"/>
    <w:rsid w:val="006F3ED2"/>
    <w:rsid w:val="007010D8"/>
    <w:rsid w:val="007222EF"/>
    <w:rsid w:val="00723FCC"/>
    <w:rsid w:val="00724B44"/>
    <w:rsid w:val="00727CCA"/>
    <w:rsid w:val="0073174B"/>
    <w:rsid w:val="00732DEE"/>
    <w:rsid w:val="007342EE"/>
    <w:rsid w:val="00742330"/>
    <w:rsid w:val="00745BB6"/>
    <w:rsid w:val="007707BD"/>
    <w:rsid w:val="00773B86"/>
    <w:rsid w:val="00774326"/>
    <w:rsid w:val="00777248"/>
    <w:rsid w:val="00780252"/>
    <w:rsid w:val="00787201"/>
    <w:rsid w:val="00797C3F"/>
    <w:rsid w:val="007A37E2"/>
    <w:rsid w:val="007B1A3F"/>
    <w:rsid w:val="007B3606"/>
    <w:rsid w:val="007E1B10"/>
    <w:rsid w:val="007E5627"/>
    <w:rsid w:val="00814787"/>
    <w:rsid w:val="00821284"/>
    <w:rsid w:val="00830BB3"/>
    <w:rsid w:val="00832DCE"/>
    <w:rsid w:val="00845B7C"/>
    <w:rsid w:val="00846C46"/>
    <w:rsid w:val="00850484"/>
    <w:rsid w:val="00876251"/>
    <w:rsid w:val="00886EFA"/>
    <w:rsid w:val="008914D1"/>
    <w:rsid w:val="008A29A3"/>
    <w:rsid w:val="008A364D"/>
    <w:rsid w:val="008A3EFE"/>
    <w:rsid w:val="008B2DD8"/>
    <w:rsid w:val="008B393C"/>
    <w:rsid w:val="008D4FAA"/>
    <w:rsid w:val="008D51C3"/>
    <w:rsid w:val="008D5557"/>
    <w:rsid w:val="008E2E56"/>
    <w:rsid w:val="008F1CEA"/>
    <w:rsid w:val="009063A1"/>
    <w:rsid w:val="0091087A"/>
    <w:rsid w:val="00911877"/>
    <w:rsid w:val="00912984"/>
    <w:rsid w:val="00915A6A"/>
    <w:rsid w:val="00920541"/>
    <w:rsid w:val="00941293"/>
    <w:rsid w:val="009531FF"/>
    <w:rsid w:val="009543C0"/>
    <w:rsid w:val="00964FEF"/>
    <w:rsid w:val="00965859"/>
    <w:rsid w:val="00970EBB"/>
    <w:rsid w:val="009771BD"/>
    <w:rsid w:val="00977B52"/>
    <w:rsid w:val="00986AB4"/>
    <w:rsid w:val="009879F3"/>
    <w:rsid w:val="009922D3"/>
    <w:rsid w:val="0099342A"/>
    <w:rsid w:val="009A0C27"/>
    <w:rsid w:val="009C1687"/>
    <w:rsid w:val="009C73BE"/>
    <w:rsid w:val="009D262A"/>
    <w:rsid w:val="009E14BD"/>
    <w:rsid w:val="009E7A49"/>
    <w:rsid w:val="009F101B"/>
    <w:rsid w:val="009F36DD"/>
    <w:rsid w:val="009F3C61"/>
    <w:rsid w:val="009F6A58"/>
    <w:rsid w:val="00A006EA"/>
    <w:rsid w:val="00A07CA4"/>
    <w:rsid w:val="00A11DCA"/>
    <w:rsid w:val="00A50CE2"/>
    <w:rsid w:val="00A603A6"/>
    <w:rsid w:val="00A63076"/>
    <w:rsid w:val="00A657DE"/>
    <w:rsid w:val="00A67426"/>
    <w:rsid w:val="00A70B67"/>
    <w:rsid w:val="00A72B10"/>
    <w:rsid w:val="00A7334B"/>
    <w:rsid w:val="00A82B08"/>
    <w:rsid w:val="00A90E2E"/>
    <w:rsid w:val="00A96D70"/>
    <w:rsid w:val="00AA26AD"/>
    <w:rsid w:val="00AB18B0"/>
    <w:rsid w:val="00AC6226"/>
    <w:rsid w:val="00AC7048"/>
    <w:rsid w:val="00AC7506"/>
    <w:rsid w:val="00AD0B32"/>
    <w:rsid w:val="00AD56FF"/>
    <w:rsid w:val="00AE03DA"/>
    <w:rsid w:val="00AE7481"/>
    <w:rsid w:val="00AF327C"/>
    <w:rsid w:val="00AF407B"/>
    <w:rsid w:val="00B0613E"/>
    <w:rsid w:val="00B30F91"/>
    <w:rsid w:val="00B31482"/>
    <w:rsid w:val="00B32C0F"/>
    <w:rsid w:val="00B4125C"/>
    <w:rsid w:val="00B47375"/>
    <w:rsid w:val="00B51BC5"/>
    <w:rsid w:val="00B616D8"/>
    <w:rsid w:val="00B619E5"/>
    <w:rsid w:val="00B65E24"/>
    <w:rsid w:val="00B676F6"/>
    <w:rsid w:val="00B8795B"/>
    <w:rsid w:val="00B90700"/>
    <w:rsid w:val="00B92363"/>
    <w:rsid w:val="00B94730"/>
    <w:rsid w:val="00BA11ED"/>
    <w:rsid w:val="00BA3ACA"/>
    <w:rsid w:val="00BA4D0E"/>
    <w:rsid w:val="00BC234A"/>
    <w:rsid w:val="00BE1C64"/>
    <w:rsid w:val="00BE55C7"/>
    <w:rsid w:val="00BF323E"/>
    <w:rsid w:val="00BF6725"/>
    <w:rsid w:val="00C0309C"/>
    <w:rsid w:val="00C04BD4"/>
    <w:rsid w:val="00C11B14"/>
    <w:rsid w:val="00C1267F"/>
    <w:rsid w:val="00C206AE"/>
    <w:rsid w:val="00C24879"/>
    <w:rsid w:val="00C24B6C"/>
    <w:rsid w:val="00C26896"/>
    <w:rsid w:val="00C31586"/>
    <w:rsid w:val="00C36FB4"/>
    <w:rsid w:val="00C41846"/>
    <w:rsid w:val="00C43DEE"/>
    <w:rsid w:val="00C449ED"/>
    <w:rsid w:val="00C50C57"/>
    <w:rsid w:val="00C51AD5"/>
    <w:rsid w:val="00C54B37"/>
    <w:rsid w:val="00C622F7"/>
    <w:rsid w:val="00C76277"/>
    <w:rsid w:val="00C80666"/>
    <w:rsid w:val="00C811BA"/>
    <w:rsid w:val="00C90EB6"/>
    <w:rsid w:val="00C9549F"/>
    <w:rsid w:val="00CA1EE7"/>
    <w:rsid w:val="00CB1771"/>
    <w:rsid w:val="00CB55B6"/>
    <w:rsid w:val="00CC1A1C"/>
    <w:rsid w:val="00CC459A"/>
    <w:rsid w:val="00CC4C2B"/>
    <w:rsid w:val="00CC5250"/>
    <w:rsid w:val="00CD393E"/>
    <w:rsid w:val="00CD46CA"/>
    <w:rsid w:val="00CD71AB"/>
    <w:rsid w:val="00CD74DF"/>
    <w:rsid w:val="00CF5EB8"/>
    <w:rsid w:val="00CF75EF"/>
    <w:rsid w:val="00D00B35"/>
    <w:rsid w:val="00D07B9A"/>
    <w:rsid w:val="00D31A86"/>
    <w:rsid w:val="00D36B49"/>
    <w:rsid w:val="00D373A5"/>
    <w:rsid w:val="00D42EF9"/>
    <w:rsid w:val="00D4425F"/>
    <w:rsid w:val="00D476B5"/>
    <w:rsid w:val="00D5178E"/>
    <w:rsid w:val="00D549CB"/>
    <w:rsid w:val="00D54F41"/>
    <w:rsid w:val="00D6062C"/>
    <w:rsid w:val="00D65BF5"/>
    <w:rsid w:val="00D65F94"/>
    <w:rsid w:val="00D67917"/>
    <w:rsid w:val="00DA2030"/>
    <w:rsid w:val="00DA2FDE"/>
    <w:rsid w:val="00DA3B4D"/>
    <w:rsid w:val="00DC3827"/>
    <w:rsid w:val="00DD1387"/>
    <w:rsid w:val="00DE3412"/>
    <w:rsid w:val="00DF6A6C"/>
    <w:rsid w:val="00DF7293"/>
    <w:rsid w:val="00E05870"/>
    <w:rsid w:val="00E171AE"/>
    <w:rsid w:val="00E24D8E"/>
    <w:rsid w:val="00E25279"/>
    <w:rsid w:val="00E34A2D"/>
    <w:rsid w:val="00E427F8"/>
    <w:rsid w:val="00E5031F"/>
    <w:rsid w:val="00E55143"/>
    <w:rsid w:val="00E82666"/>
    <w:rsid w:val="00E8299C"/>
    <w:rsid w:val="00E83290"/>
    <w:rsid w:val="00E85DA1"/>
    <w:rsid w:val="00E8672D"/>
    <w:rsid w:val="00EA0AD3"/>
    <w:rsid w:val="00EA4763"/>
    <w:rsid w:val="00EA5C30"/>
    <w:rsid w:val="00EB0B42"/>
    <w:rsid w:val="00EC4254"/>
    <w:rsid w:val="00EE1FBE"/>
    <w:rsid w:val="00EF08E9"/>
    <w:rsid w:val="00EF380D"/>
    <w:rsid w:val="00F01BA1"/>
    <w:rsid w:val="00F031CB"/>
    <w:rsid w:val="00F07C00"/>
    <w:rsid w:val="00F13652"/>
    <w:rsid w:val="00F2015D"/>
    <w:rsid w:val="00F34CFF"/>
    <w:rsid w:val="00F530A2"/>
    <w:rsid w:val="00F5488D"/>
    <w:rsid w:val="00F550FD"/>
    <w:rsid w:val="00F63022"/>
    <w:rsid w:val="00F66554"/>
    <w:rsid w:val="00F668B9"/>
    <w:rsid w:val="00F67C29"/>
    <w:rsid w:val="00F83A76"/>
    <w:rsid w:val="00F969E1"/>
    <w:rsid w:val="00FA7B31"/>
    <w:rsid w:val="00FB0474"/>
    <w:rsid w:val="00FB7901"/>
    <w:rsid w:val="00FC48B8"/>
    <w:rsid w:val="00FE1187"/>
    <w:rsid w:val="00FE6AD7"/>
    <w:rsid w:val="00FF17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CB334B4"/>
  <w15:docId w15:val="{97FF2847-0191-40A3-907C-3CFEC360D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E69B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B4876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5B487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DF7293"/>
  </w:style>
  <w:style w:type="table" w:styleId="a7">
    <w:name w:val="Table Grid"/>
    <w:basedOn w:val="a1"/>
    <w:rsid w:val="002C05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4143B0"/>
    <w:rPr>
      <w:snapToGrid w:val="0"/>
      <w:sz w:val="24"/>
    </w:rPr>
  </w:style>
  <w:style w:type="paragraph" w:styleId="a8">
    <w:name w:val="Normal (Web)"/>
    <w:basedOn w:val="a"/>
    <w:uiPriority w:val="99"/>
    <w:unhideWhenUsed/>
    <w:rsid w:val="009C73BE"/>
    <w:pPr>
      <w:spacing w:before="100" w:beforeAutospacing="1" w:after="119"/>
    </w:pPr>
  </w:style>
  <w:style w:type="paragraph" w:styleId="a9">
    <w:name w:val="endnote text"/>
    <w:basedOn w:val="a"/>
    <w:link w:val="aa"/>
    <w:uiPriority w:val="99"/>
    <w:unhideWhenUsed/>
    <w:rsid w:val="00A96D70"/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uiPriority w:val="99"/>
    <w:rsid w:val="00A96D70"/>
  </w:style>
  <w:style w:type="paragraph" w:customStyle="1" w:styleId="Default">
    <w:name w:val="Default"/>
    <w:rsid w:val="00780252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FB7901"/>
    <w:rPr>
      <w:sz w:val="24"/>
      <w:szCs w:val="24"/>
    </w:rPr>
  </w:style>
  <w:style w:type="paragraph" w:styleId="ab">
    <w:name w:val="Balloon Text"/>
    <w:basedOn w:val="a"/>
    <w:link w:val="ac"/>
    <w:semiHidden/>
    <w:unhideWhenUsed/>
    <w:rsid w:val="00E8299C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semiHidden/>
    <w:rsid w:val="00E8299C"/>
    <w:rPr>
      <w:rFonts w:ascii="Segoe UI" w:hAnsi="Segoe UI" w:cs="Segoe UI"/>
      <w:sz w:val="18"/>
      <w:szCs w:val="18"/>
    </w:rPr>
  </w:style>
  <w:style w:type="character" w:customStyle="1" w:styleId="2">
    <w:name w:val="Основной текст (2)_"/>
    <w:basedOn w:val="a0"/>
    <w:rsid w:val="0023620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0">
    <w:name w:val="Основной текст (2) + Полужирный"/>
    <w:basedOn w:val="2"/>
    <w:rsid w:val="0023620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">
    <w:name w:val="Основной текст (2)"/>
    <w:basedOn w:val="2"/>
    <w:rsid w:val="0023620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5">
    <w:name w:val="Колонтитул (5)_"/>
    <w:basedOn w:val="a0"/>
    <w:rsid w:val="0023620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50">
    <w:name w:val="Колонтитул (5)"/>
    <w:basedOn w:val="5"/>
    <w:rsid w:val="0023620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65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3.jpe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90;&#1077;&#1082;&#1091;&#1097;&#1072;&#1103;%20&#1088;&#1072;&#1073;&#1086;&#1090;&#1072;\Polygon%20HotFix\Polygon\bin\Debug\&#1050;&#1072;&#1088;&#1090;&#1072;%20&#1087;&#1083;&#1072;&#1085;\&#1064;&#1072;&#1073;&#1083;&#1086;&#1085;&#1099;\&#1055;&#1083;&#1072;&#1085;&#1043;&#1088;&#1072;&#1085;&#1080;&#1094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7DBDB5-31DB-44D3-852B-90EFC671D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ПланГраниц</Template>
  <TotalTime>299</TotalTime>
  <Pages>2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rnd</Company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PBPROG121</dc:creator>
  <cp:keywords/>
  <dc:description/>
  <cp:lastModifiedBy>Карачевцева Дарья Дмитриевна</cp:lastModifiedBy>
  <cp:revision>34</cp:revision>
  <cp:lastPrinted>2026-04-15T09:15:00Z</cp:lastPrinted>
  <dcterms:created xsi:type="dcterms:W3CDTF">2019-02-08T12:49:00Z</dcterms:created>
  <dcterms:modified xsi:type="dcterms:W3CDTF">2026-04-17T02:55:00Z</dcterms:modified>
</cp:coreProperties>
</file>